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2954D619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-00</w:t>
      </w:r>
      <w:r w:rsidR="00AC473C">
        <w:rPr>
          <w:rFonts w:cs="Arial"/>
        </w:rPr>
        <w:t>50</w:t>
      </w:r>
      <w:r w:rsidR="00A45C1E">
        <w:rPr>
          <w:rFonts w:cs="Arial"/>
        </w:rPr>
        <w:t>/2023</w:t>
      </w:r>
    </w:p>
    <w:p w14:paraId="497089F0" w14:textId="09A64A14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2023-</w:t>
      </w:r>
      <w:r w:rsidR="00AC473C">
        <w:rPr>
          <w:rFonts w:cs="Arial"/>
        </w:rPr>
        <w:t>305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bookmarkStart w:id="0" w:name="_GoBack"/>
      <w:bookmarkEnd w:id="0"/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B7EF55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1845A" w14:textId="77777777" w:rsidR="004A7B11" w:rsidRDefault="004A7B11">
      <w:r>
        <w:separator/>
      </w:r>
    </w:p>
  </w:endnote>
  <w:endnote w:type="continuationSeparator" w:id="0">
    <w:p w14:paraId="5F88917B" w14:textId="77777777" w:rsidR="004A7B11" w:rsidRDefault="004A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081949F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C473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C473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0DD93" w14:textId="77777777" w:rsidR="004A7B11" w:rsidRDefault="004A7B11">
      <w:r>
        <w:separator/>
      </w:r>
    </w:p>
  </w:footnote>
  <w:footnote w:type="continuationSeparator" w:id="0">
    <w:p w14:paraId="2791A3D1" w14:textId="77777777" w:rsidR="004A7B11" w:rsidRDefault="004A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DBE571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05A7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473C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68c5f5d4-aadc-499c-975b-051170a396f7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44065D4-A632-407D-BB32-E989F2F16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260FD7-4EAB-4B92-A81D-D5BAEEE1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Mihael BABIČ</cp:lastModifiedBy>
  <cp:revision>3</cp:revision>
  <cp:lastPrinted>2016-01-04T14:36:00Z</cp:lastPrinted>
  <dcterms:created xsi:type="dcterms:W3CDTF">2023-08-18T14:44:00Z</dcterms:created>
  <dcterms:modified xsi:type="dcterms:W3CDTF">2023-08-18T14:45:00Z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